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22B3221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E368DA">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E368DA">
        <w:rPr>
          <w:rFonts w:ascii="Arial" w:hAnsi="Arial" w:cs="Arial"/>
          <w:b/>
          <w:bCs/>
          <w:sz w:val="24"/>
          <w:szCs w:val="24"/>
        </w:rPr>
        <w:t>xxxx</w:t>
      </w:r>
    </w:p>
    <w:p w14:paraId="6F284F4A" w14:textId="225C98C9" w:rsidR="00BC77CB" w:rsidRDefault="00CB7FA8">
      <w:pPr>
        <w:pBdr>
          <w:bottom w:val="single" w:sz="6" w:space="0" w:color="auto"/>
        </w:pBdr>
        <w:tabs>
          <w:tab w:val="right" w:pos="9638"/>
        </w:tabs>
        <w:rPr>
          <w:rFonts w:ascii="Arial" w:hAnsi="Arial" w:cs="Arial"/>
          <w:b/>
          <w:bCs/>
          <w:sz w:val="24"/>
          <w:szCs w:val="24"/>
        </w:rPr>
      </w:pPr>
      <w:r>
        <w:rPr>
          <w:rFonts w:ascii="Arial" w:hAnsi="Arial" w:cs="Arial"/>
          <w:b/>
          <w:bCs/>
          <w:sz w:val="24"/>
          <w:szCs w:val="24"/>
        </w:rPr>
        <w:t>Aug 17 – 26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r>
    </w:p>
    <w:p w14:paraId="7876ADD6" w14:textId="77777777" w:rsidR="00BC77CB"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5135668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KI #</w:t>
      </w:r>
      <w:r w:rsidR="00E368DA">
        <w:rPr>
          <w:rFonts w:ascii="Arial" w:hAnsi="Arial" w:cs="Arial"/>
          <w:b/>
        </w:rPr>
        <w:t>1</w:t>
      </w:r>
      <w:r w:rsidR="00255643">
        <w:rPr>
          <w:rFonts w:ascii="Arial" w:hAnsi="Arial" w:cs="Arial"/>
          <w:b/>
        </w:rPr>
        <w:t xml:space="preserve">, </w:t>
      </w:r>
      <w:r w:rsidR="0040690C">
        <w:rPr>
          <w:rFonts w:ascii="Arial" w:eastAsia="Times New Roman" w:hAnsi="Arial" w:cs="Arial"/>
          <w:b/>
          <w:bCs/>
        </w:rPr>
        <w:t>Sol</w:t>
      </w:r>
      <w:r w:rsidR="00255643">
        <w:rPr>
          <w:rFonts w:ascii="Arial" w:eastAsia="Times New Roman" w:hAnsi="Arial" w:cs="Arial"/>
          <w:b/>
          <w:bCs/>
        </w:rPr>
        <w:t xml:space="preserve"> </w:t>
      </w:r>
      <w:r w:rsidR="0040690C">
        <w:rPr>
          <w:rFonts w:ascii="Arial" w:eastAsia="Times New Roman" w:hAnsi="Arial" w:cs="Arial"/>
          <w:b/>
          <w:bCs/>
        </w:rPr>
        <w:t>#2</w:t>
      </w:r>
      <w:r w:rsidR="00E368DA">
        <w:rPr>
          <w:rFonts w:ascii="Arial" w:eastAsia="Times New Roman" w:hAnsi="Arial" w:cs="Arial"/>
          <w:b/>
          <w:bCs/>
        </w:rPr>
        <w:t>7</w:t>
      </w:r>
      <w:r w:rsidR="00255643">
        <w:rPr>
          <w:rFonts w:ascii="Arial" w:eastAsia="Times New Roman" w:hAnsi="Arial" w:cs="Arial"/>
          <w:b/>
          <w:bCs/>
        </w:rPr>
        <w:t>:</w:t>
      </w:r>
      <w:r w:rsidR="0040690C">
        <w:rPr>
          <w:rFonts w:ascii="Arial" w:eastAsia="Times New Roman" w:hAnsi="Arial" w:cs="Arial"/>
          <w:b/>
          <w:bCs/>
        </w:rPr>
        <w:t xml:space="preserve"> Update</w:t>
      </w:r>
      <w:r w:rsidR="00255643">
        <w:rPr>
          <w:rFonts w:ascii="Arial" w:eastAsia="Times New Roman" w:hAnsi="Arial" w:cs="Arial"/>
          <w:b/>
          <w:bCs/>
        </w:rPr>
        <w:t xml:space="preserve"> to support </w:t>
      </w:r>
      <w:r w:rsidR="00CB7FA8" w:rsidRPr="00CB7FA8">
        <w:rPr>
          <w:rFonts w:ascii="Arial" w:eastAsia="Times New Roman" w:hAnsi="Arial" w:cs="Arial" w:hint="eastAsia"/>
          <w:b/>
          <w:bCs/>
        </w:rPr>
        <w:t>EAS discovery with dynamic setup of a LBO PDU Session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32492994"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CB7FA8">
        <w:rPr>
          <w:rFonts w:ascii="Arial" w:hAnsi="Arial" w:cs="Arial"/>
          <w:b/>
        </w:rPr>
        <w:t>9.1</w:t>
      </w:r>
      <w:r w:rsidR="005F7E48">
        <w:rPr>
          <w:rFonts w:ascii="Arial" w:hAnsi="Arial" w:cs="Arial"/>
          <w:b/>
        </w:rPr>
        <w:t>1</w:t>
      </w:r>
      <w:r w:rsidR="00CB7FA8">
        <w:rPr>
          <w:rFonts w:ascii="Arial" w:hAnsi="Arial" w:cs="Arial"/>
          <w:b/>
        </w:rPr>
        <w:t xml:space="preserve"> </w:t>
      </w:r>
      <w:r w:rsidR="00CB7FA8" w:rsidRPr="00F2046E">
        <w:rPr>
          <w:rFonts w:ascii="Arial" w:hAnsi="Arial" w:cs="Arial"/>
          <w:b/>
        </w:rPr>
        <w:t>St</w:t>
      </w:r>
      <w:r w:rsidR="00CB7FA8">
        <w:rPr>
          <w:rFonts w:ascii="Arial" w:hAnsi="Arial" w:cs="Arial"/>
          <w:b/>
        </w:rPr>
        <w:t>udy on EDGE Phase 2</w:t>
      </w:r>
    </w:p>
    <w:p w14:paraId="70EFF458" w14:textId="52860A91"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CB7FA8">
        <w:rPr>
          <w:rFonts w:ascii="Arial" w:hAnsi="Arial" w:cs="Arial"/>
          <w:b/>
        </w:rPr>
        <w:t>EDGE_Ph2</w:t>
      </w:r>
      <w:r w:rsidR="00F2046E">
        <w:rPr>
          <w:rFonts w:ascii="Arial" w:hAnsi="Arial" w:cs="Arial"/>
          <w:b/>
        </w:rPr>
        <w:t xml:space="preserve"> / Rel-18</w:t>
      </w:r>
    </w:p>
    <w:p w14:paraId="407DC170" w14:textId="0F5CE93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#2</w:t>
      </w:r>
      <w:r w:rsidR="005F7E48">
        <w:rPr>
          <w:rFonts w:ascii="Arial" w:hAnsi="Arial" w:cs="Arial"/>
          <w:i/>
        </w:rPr>
        <w:t>7</w:t>
      </w:r>
      <w:r w:rsidR="00FF40D9">
        <w:rPr>
          <w:rFonts w:ascii="Arial" w:hAnsi="Arial" w:cs="Arial"/>
          <w:i/>
        </w:rPr>
        <w:t xml:space="preserve"> </w:t>
      </w:r>
      <w:r w:rsidR="002403B1">
        <w:rPr>
          <w:rFonts w:ascii="Arial" w:hAnsi="Arial" w:cs="Arial"/>
          <w:i/>
        </w:rPr>
        <w:t>with</w:t>
      </w:r>
      <w:r w:rsidR="00FF40D9">
        <w:rPr>
          <w:rFonts w:ascii="Arial" w:hAnsi="Arial" w:cs="Arial"/>
          <w:i/>
        </w:rPr>
        <w:t xml:space="preserve"> clarification on the </w:t>
      </w:r>
      <w:r w:rsidR="008177BC" w:rsidRPr="008177BC">
        <w:rPr>
          <w:rFonts w:ascii="Arial" w:hAnsi="Arial" w:cs="Arial"/>
          <w:i/>
        </w:rPr>
        <w:t xml:space="preserve">dynamic setup of a LBO PDU Session </w:t>
      </w:r>
      <w:r w:rsidR="00FF40D9">
        <w:rPr>
          <w:rFonts w:ascii="Arial" w:hAnsi="Arial" w:cs="Arial"/>
          <w:i/>
        </w:rPr>
        <w:t>procedure</w:t>
      </w:r>
    </w:p>
    <w:p w14:paraId="3372CE10" w14:textId="77777777" w:rsidR="00BC77CB" w:rsidRDefault="00086B19">
      <w:pPr>
        <w:pStyle w:val="1"/>
        <w:jc w:val="both"/>
      </w:pPr>
      <w:r>
        <w:t>Discussion</w:t>
      </w:r>
    </w:p>
    <w:p w14:paraId="7748FD69" w14:textId="77777777" w:rsidR="00585B96" w:rsidRDefault="00585B96" w:rsidP="00585B96">
      <w:pPr>
        <w:pStyle w:val="B1"/>
        <w:ind w:left="0" w:firstLine="0"/>
        <w:rPr>
          <w:rFonts w:eastAsiaTheme="minorEastAsia"/>
          <w:lang w:eastAsia="ko-KR"/>
        </w:rPr>
      </w:pPr>
      <w:r>
        <w:rPr>
          <w:rFonts w:eastAsiaTheme="minorEastAsia" w:hint="eastAsia"/>
          <w:lang w:eastAsia="ko-KR"/>
        </w:rPr>
        <w:t>The original contribution</w:t>
      </w:r>
      <w:r>
        <w:rPr>
          <w:rFonts w:eastAsiaTheme="minorEastAsia"/>
          <w:lang w:eastAsia="ko-KR"/>
        </w:rPr>
        <w:t xml:space="preserve">: </w:t>
      </w:r>
      <w:r w:rsidRPr="002A5270">
        <w:rPr>
          <w:rFonts w:eastAsiaTheme="minorEastAsia"/>
          <w:lang w:eastAsia="ko-KR"/>
        </w:rPr>
        <w:t>S2-2205192</w:t>
      </w:r>
      <w:r>
        <w:rPr>
          <w:rFonts w:eastAsiaTheme="minorEastAsia"/>
          <w:lang w:eastAsia="ko-KR"/>
        </w:rPr>
        <w:t xml:space="preserve"> proposed H-SMF to indicate AMF that LBO is authorized and logic to switch to LBO PDU Session to the VPLMN by UE request for the next PDU Session establishment for the same DNN and S-NSSAI, based on the LBO authorization indication and target DNAI received.</w:t>
      </w:r>
    </w:p>
    <w:p w14:paraId="462E989C" w14:textId="77777777" w:rsidR="00585B96" w:rsidRDefault="00585B96" w:rsidP="00585B96">
      <w:pPr>
        <w:pStyle w:val="B1"/>
        <w:ind w:left="0" w:firstLine="0"/>
        <w:rPr>
          <w:rFonts w:eastAsiaTheme="minorEastAsia"/>
          <w:lang w:eastAsia="ko-KR"/>
        </w:rPr>
      </w:pPr>
      <w:bookmarkStart w:id="0" w:name="_GoBack"/>
      <w:r>
        <w:rPr>
          <w:rFonts w:eastAsiaTheme="minorEastAsia"/>
          <w:lang w:eastAsia="ko-KR"/>
        </w:rPr>
        <w:t>This contribution updates the solution #27</w:t>
      </w:r>
      <w:bookmarkEnd w:id="0"/>
      <w:r>
        <w:rPr>
          <w:rFonts w:eastAsiaTheme="minorEastAsia"/>
          <w:lang w:eastAsia="ko-KR"/>
        </w:rPr>
        <w:t xml:space="preserve"> :</w:t>
      </w:r>
    </w:p>
    <w:p w14:paraId="598DA7EF" w14:textId="671A172C" w:rsidR="004332F3" w:rsidRDefault="00860AC8" w:rsidP="00860AC8">
      <w:pPr>
        <w:pStyle w:val="B1"/>
        <w:ind w:left="0" w:firstLine="0"/>
        <w:rPr>
          <w:rFonts w:eastAsiaTheme="minorEastAsia"/>
          <w:color w:val="auto"/>
          <w:lang w:eastAsia="ko-KR"/>
        </w:rPr>
      </w:pPr>
      <w:r w:rsidRPr="00860AC8">
        <w:rPr>
          <w:rFonts w:eastAsiaTheme="minorEastAsia"/>
          <w:color w:val="auto"/>
          <w:lang w:eastAsia="ko-KR"/>
        </w:rPr>
        <w:t>1.</w:t>
      </w:r>
      <w:r>
        <w:rPr>
          <w:rFonts w:eastAsiaTheme="minorEastAsia"/>
          <w:color w:val="auto"/>
          <w:lang w:eastAsia="ko-KR"/>
        </w:rPr>
        <w:t xml:space="preserve"> </w:t>
      </w:r>
      <w:r w:rsidR="00585B96">
        <w:rPr>
          <w:rFonts w:eastAsiaTheme="minorEastAsia"/>
          <w:color w:val="auto"/>
          <w:lang w:eastAsia="ko-KR"/>
        </w:rPr>
        <w:t>Indicate to the UE that a PDU Session re-establishment to the same DN is required in the Cause for PDU Session Release procedure followed by the LBO PDU Session establishment. This is to clarify that the UE shall initiate the PDU Session establishment after the PDU Session release for rapid switch to LBO mode.</w:t>
      </w:r>
    </w:p>
    <w:p w14:paraId="4ECFAB24" w14:textId="3ACC4C36" w:rsidR="00860AC8" w:rsidRPr="00585B96" w:rsidRDefault="00860AC8" w:rsidP="00860AC8">
      <w:pPr>
        <w:pStyle w:val="B1"/>
        <w:ind w:left="0" w:firstLine="0"/>
        <w:rPr>
          <w:rFonts w:eastAsiaTheme="minorEastAsia"/>
          <w:color w:val="auto"/>
          <w:lang w:eastAsia="ko-KR"/>
        </w:rPr>
      </w:pPr>
      <w:r>
        <w:rPr>
          <w:rFonts w:eastAsiaTheme="minorEastAsia"/>
          <w:color w:val="auto"/>
          <w:lang w:eastAsia="ko-KR"/>
        </w:rPr>
        <w:t>2. Service operation is modified to be invoked from the H-SMF to the V-SMF and to the AMF for clarification on the dynamic switch procedure.</w:t>
      </w:r>
    </w:p>
    <w:p w14:paraId="0C68D7A9" w14:textId="77777777" w:rsidR="00BC77CB" w:rsidRDefault="00086B19">
      <w:pPr>
        <w:pStyle w:val="1"/>
        <w:jc w:val="both"/>
      </w:pPr>
      <w:r>
        <w:t>Proposal</w:t>
      </w:r>
    </w:p>
    <w:p w14:paraId="2D263893" w14:textId="21A3D3E3"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093754">
        <w:rPr>
          <w:lang w:eastAsia="zh-CN"/>
        </w:rPr>
        <w:t>48</w:t>
      </w:r>
      <w:r w:rsidR="009520DF">
        <w:rPr>
          <w:lang w:eastAsia="zh-CN"/>
        </w:rPr>
        <w:t>v0.</w:t>
      </w:r>
      <w:r w:rsidR="00A17792">
        <w:rPr>
          <w:lang w:eastAsia="zh-CN"/>
        </w:rPr>
        <w:t>3</w:t>
      </w:r>
      <w:r w:rsidR="009520DF">
        <w:rPr>
          <w:lang w:eastAsia="zh-CN"/>
        </w:rPr>
        <w:t>.0</w:t>
      </w:r>
      <w:r w:rsidRPr="00C00533">
        <w:rPr>
          <w:lang w:eastAsia="zh-CN"/>
        </w:rPr>
        <w:t>.</w:t>
      </w:r>
    </w:p>
    <w:p w14:paraId="4023CB78" w14:textId="77777777" w:rsidR="00155A5F" w:rsidRPr="00585B96" w:rsidRDefault="00155A5F" w:rsidP="00155A5F">
      <w:pPr>
        <w:jc w:val="both"/>
        <w:rPr>
          <w:b/>
          <w:lang w:eastAsia="ko-KR"/>
        </w:rPr>
      </w:pP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4713C00D" w14:textId="77777777" w:rsidR="00585B96" w:rsidRDefault="00585B96" w:rsidP="00585B96">
      <w:pPr>
        <w:pStyle w:val="2"/>
      </w:pPr>
      <w:bookmarkStart w:id="1" w:name="_Toc106120924"/>
      <w:r>
        <w:t>6.27</w:t>
      </w:r>
      <w:r>
        <w:tab/>
        <w:t>Solution 27 (KI#1): EAS discovery with dynamic setup of a LBO PDU Session</w:t>
      </w:r>
      <w:bookmarkEnd w:id="1"/>
    </w:p>
    <w:p w14:paraId="5BBB963A" w14:textId="77777777" w:rsidR="00585B96" w:rsidRDefault="00585B96" w:rsidP="00585B96">
      <w:pPr>
        <w:pStyle w:val="30"/>
      </w:pPr>
      <w:bookmarkStart w:id="2" w:name="_Toc106120925"/>
      <w:r>
        <w:t>6.27.1</w:t>
      </w:r>
      <w:r>
        <w:tab/>
        <w:t>High level description</w:t>
      </w:r>
      <w:bookmarkEnd w:id="2"/>
    </w:p>
    <w:p w14:paraId="467F114D" w14:textId="77777777" w:rsidR="00585B96" w:rsidRDefault="00585B96" w:rsidP="00585B96">
      <w:r>
        <w:t>The solution addresses a scenario where the UE accesses EHE in VPLMN via a LBO PDU Session.</w:t>
      </w:r>
    </w:p>
    <w:p w14:paraId="13C795D6" w14:textId="77777777" w:rsidR="00585B96" w:rsidRPr="00591FD9" w:rsidRDefault="00585B96" w:rsidP="00585B96">
      <w:r>
        <w:t xml:space="preserve">UE initially connects to the HPLMN. The transition to a LBO PDU Session takes place based on a trigger to the H-SMF, which may be e.g. a DNS query from the UE towards an EC FQDN or an AF influence of traffic routing for the </w:t>
      </w:r>
      <w:r w:rsidRPr="00591FD9">
        <w:t xml:space="preserve">UE. The latter may be issued by the VPLMN too. H-SMF determines that a LBO PDU </w:t>
      </w:r>
      <w:r w:rsidRPr="00B2534D">
        <w:t>S</w:t>
      </w:r>
      <w:r w:rsidRPr="00773756">
        <w:t>ession to the VPLMN is needed, based on</w:t>
      </w:r>
      <w:r w:rsidRPr="002A0D92">
        <w:t>:</w:t>
      </w:r>
    </w:p>
    <w:p w14:paraId="6ACBE491" w14:textId="77777777" w:rsidR="00585B96" w:rsidRPr="00591FD9" w:rsidRDefault="00585B96" w:rsidP="00585B96">
      <w:pPr>
        <w:pStyle w:val="B1"/>
      </w:pPr>
      <w:r w:rsidRPr="00B2534D">
        <w:t>-</w:t>
      </w:r>
      <w:r w:rsidRPr="00B2534D">
        <w:tab/>
      </w:r>
      <w:r w:rsidRPr="00773756">
        <w:t>t</w:t>
      </w:r>
      <w:r w:rsidRPr="009509E5">
        <w:t>he FQDN in the UE DNS query and EDI available in HPLMN for the given FQDN, where the DNAI is relevant for a certain PLMN in the EDI, i.e</w:t>
      </w:r>
      <w:r>
        <w:t xml:space="preserve">. </w:t>
      </w:r>
      <w:r w:rsidRPr="009509E5">
        <w:t>there is an asso</w:t>
      </w:r>
      <w:r w:rsidRPr="00AC2414">
        <w:t>ciated information in the EDI stating which PLMN is relevant for the DNAI</w:t>
      </w:r>
      <w:r w:rsidRPr="002A0D92">
        <w:t>;</w:t>
      </w:r>
    </w:p>
    <w:p w14:paraId="2B0C86DD" w14:textId="77777777" w:rsidR="00585B96" w:rsidRPr="00591FD9" w:rsidRDefault="00585B96" w:rsidP="00585B96">
      <w:pPr>
        <w:pStyle w:val="B1"/>
      </w:pPr>
      <w:r w:rsidRPr="00B2534D">
        <w:t>-</w:t>
      </w:r>
      <w:r w:rsidRPr="00B2534D">
        <w:tab/>
      </w:r>
      <w:r w:rsidRPr="00773756">
        <w:t>t</w:t>
      </w:r>
      <w:r w:rsidRPr="009509E5">
        <w:t>he DNAI in the N6 routing information in the AF influence of traffic routing, where the DNAI has associated PLMN information</w:t>
      </w:r>
      <w:r w:rsidRPr="002A0D92">
        <w:t>;</w:t>
      </w:r>
    </w:p>
    <w:p w14:paraId="1A9E8D40" w14:textId="77777777" w:rsidR="00585B96" w:rsidRPr="00591FD9" w:rsidRDefault="00585B96" w:rsidP="00585B96">
      <w:pPr>
        <w:pStyle w:val="B1"/>
      </w:pPr>
      <w:r w:rsidRPr="00B2534D">
        <w:lastRenderedPageBreak/>
        <w:t>-</w:t>
      </w:r>
      <w:r w:rsidRPr="00B2534D">
        <w:tab/>
      </w:r>
      <w:r w:rsidRPr="00773756">
        <w:t>p</w:t>
      </w:r>
      <w:r w:rsidRPr="009509E5">
        <w:t>olicy information available in the H-SMF (that co</w:t>
      </w:r>
      <w:r w:rsidRPr="00AC2414">
        <w:t>uld be provided by H-PCF) regarding the requested FQDN or DNAI</w:t>
      </w:r>
      <w:r w:rsidRPr="002A0D92">
        <w:t>.</w:t>
      </w:r>
    </w:p>
    <w:p w14:paraId="4F9D963B" w14:textId="3E457297" w:rsidR="00585B96" w:rsidRPr="00AC2414" w:rsidRDefault="00585B96" w:rsidP="00585B96">
      <w:r w:rsidRPr="00B2534D">
        <w:t>Then</w:t>
      </w:r>
      <w:r w:rsidRPr="002A0D92">
        <w:t>,</w:t>
      </w:r>
      <w:r w:rsidRPr="00591FD9">
        <w:t xml:space="preserve"> H-SMF sends a LBO sess</w:t>
      </w:r>
      <w:r w:rsidRPr="00B2534D">
        <w:t xml:space="preserve">ion authorization indication to the AMF – optionally including a DNAI if previously received from the AF in the N6 routing information – and then it terminates the </w:t>
      </w:r>
      <w:r w:rsidRPr="00773756">
        <w:t xml:space="preserve">PDU </w:t>
      </w:r>
      <w:r w:rsidRPr="009509E5">
        <w:t>S</w:t>
      </w:r>
      <w:r w:rsidRPr="00AC2414">
        <w:t>ession.</w:t>
      </w:r>
      <w:ins w:id="3" w:author="Hongsuk (LG Electronics)" w:date="2022-07-27T11:38:00Z">
        <w:r w:rsidR="00D67D95" w:rsidRPr="00D67D95">
          <w:t xml:space="preserve"> </w:t>
        </w:r>
        <w:r w:rsidR="00D67D95">
          <w:t xml:space="preserve">H-SMF </w:t>
        </w:r>
        <w:r w:rsidR="00D67D95">
          <w:rPr>
            <w:rFonts w:eastAsiaTheme="minorEastAsia"/>
            <w:color w:val="auto"/>
            <w:lang w:eastAsia="ko-KR"/>
          </w:rPr>
          <w:t xml:space="preserve">indicates to the UE that a PDU Session re-establishment to the same DN is required </w:t>
        </w:r>
      </w:ins>
      <w:ins w:id="4" w:author="Hongsuk (LG Electronics)" w:date="2022-07-27T14:15:00Z">
        <w:r w:rsidR="00993D2A">
          <w:rPr>
            <w:rFonts w:eastAsiaTheme="minorEastAsia"/>
            <w:color w:val="auto"/>
            <w:lang w:eastAsia="ko-KR"/>
          </w:rPr>
          <w:t xml:space="preserve">when releasing the existing HR PDU Session </w:t>
        </w:r>
      </w:ins>
      <w:ins w:id="5" w:author="Hongsuk (LG Electronics)" w:date="2022-07-27T11:38:00Z">
        <w:r w:rsidR="00D67D95">
          <w:rPr>
            <w:rFonts w:eastAsiaTheme="minorEastAsia"/>
            <w:color w:val="auto"/>
            <w:lang w:eastAsia="ko-KR"/>
          </w:rPr>
          <w:t>as described in clause</w:t>
        </w:r>
        <w:r w:rsidR="00D67D95">
          <w:rPr>
            <w:rFonts w:eastAsiaTheme="minorEastAsia"/>
            <w:color w:val="auto"/>
            <w:lang w:val="en-US" w:eastAsia="ko-KR"/>
          </w:rPr>
          <w:t> </w:t>
        </w:r>
        <w:r w:rsidR="00D67D95">
          <w:rPr>
            <w:rFonts w:eastAsiaTheme="minorEastAsia"/>
            <w:color w:val="auto"/>
            <w:lang w:eastAsia="ko-KR"/>
          </w:rPr>
          <w:t>4.3.</w:t>
        </w:r>
      </w:ins>
      <w:ins w:id="6" w:author="Hongsuk (LG Electronics)" w:date="2022-07-27T12:05:00Z">
        <w:r w:rsidR="00B35AF7">
          <w:rPr>
            <w:rFonts w:eastAsiaTheme="minorEastAsia"/>
            <w:color w:val="auto"/>
            <w:lang w:eastAsia="ko-KR"/>
          </w:rPr>
          <w:t>5</w:t>
        </w:r>
      </w:ins>
      <w:ins w:id="7" w:author="Hongsuk (LG Electronics)" w:date="2022-07-27T11:38:00Z">
        <w:r w:rsidR="00D67D95">
          <w:rPr>
            <w:rFonts w:eastAsiaTheme="minorEastAsia"/>
            <w:color w:val="auto"/>
            <w:lang w:eastAsia="ko-KR"/>
          </w:rPr>
          <w:t xml:space="preserve"> of TS</w:t>
        </w:r>
        <w:r w:rsidR="00D67D95">
          <w:rPr>
            <w:rFonts w:eastAsiaTheme="minorEastAsia"/>
            <w:color w:val="auto"/>
            <w:lang w:val="en-US" w:eastAsia="ko-KR"/>
          </w:rPr>
          <w:t> </w:t>
        </w:r>
        <w:r w:rsidR="00D67D95">
          <w:rPr>
            <w:rFonts w:eastAsiaTheme="minorEastAsia"/>
            <w:color w:val="auto"/>
            <w:lang w:eastAsia="ko-KR"/>
          </w:rPr>
          <w:t>23.50</w:t>
        </w:r>
      </w:ins>
      <w:ins w:id="8" w:author="Hongsuk (LG Electronics)" w:date="2022-07-27T11:50:00Z">
        <w:r w:rsidR="0068434F">
          <w:rPr>
            <w:rFonts w:eastAsiaTheme="minorEastAsia"/>
            <w:color w:val="auto"/>
            <w:lang w:eastAsia="ko-KR"/>
          </w:rPr>
          <w:t>2</w:t>
        </w:r>
      </w:ins>
      <w:ins w:id="9" w:author="Hongsuk (LG Electronics)" w:date="2022-07-27T14:12:00Z">
        <w:r w:rsidR="0041333F">
          <w:t> </w:t>
        </w:r>
        <w:r w:rsidR="0041333F" w:rsidRPr="002A0D92">
          <w:t>[</w:t>
        </w:r>
        <w:r w:rsidR="0041333F">
          <w:t>9</w:t>
        </w:r>
        <w:r w:rsidR="0041333F" w:rsidRPr="002A0D92">
          <w:t>]</w:t>
        </w:r>
      </w:ins>
      <w:ins w:id="10" w:author="Hongsuk (LG Electronics)" w:date="2022-07-27T11:38:00Z">
        <w:r w:rsidR="00D67D95">
          <w:rPr>
            <w:rFonts w:eastAsiaTheme="minorEastAsia"/>
            <w:color w:val="auto"/>
            <w:lang w:eastAsia="ko-KR"/>
          </w:rPr>
          <w:t>.</w:t>
        </w:r>
      </w:ins>
    </w:p>
    <w:p w14:paraId="6B99484C" w14:textId="77777777" w:rsidR="00585B96" w:rsidRDefault="00585B96" w:rsidP="00585B96">
      <w:pPr>
        <w:pStyle w:val="NO"/>
      </w:pPr>
      <w:r w:rsidRPr="00B55468">
        <w:t>N</w:t>
      </w:r>
      <w:r>
        <w:t>OTE 1:</w:t>
      </w:r>
      <w:r>
        <w:tab/>
        <w:t>The LBO session authorization indication overrides the subscription data.</w:t>
      </w:r>
    </w:p>
    <w:p w14:paraId="727776E7" w14:textId="77777777" w:rsidR="00585B96" w:rsidRDefault="00585B96" w:rsidP="00585B96">
      <w:pPr>
        <w:pStyle w:val="NO"/>
      </w:pPr>
      <w:r>
        <w:t>NOTE 2:</w:t>
      </w:r>
      <w:r>
        <w:tab/>
        <w:t>The HPLMN ensures that there are no URSP rules in the UE conflicting with the LBO authorization for this PDU Session, e.g. no other traffic that requires HR PDU Session should be mapped to the same DNN and S-NSSAI.</w:t>
      </w:r>
    </w:p>
    <w:p w14:paraId="6C198050" w14:textId="77777777" w:rsidR="00585B96" w:rsidRDefault="00585B96" w:rsidP="00585B96">
      <w:pPr>
        <w:pStyle w:val="NO"/>
      </w:pPr>
      <w:r>
        <w:t>NOTE 3:</w:t>
      </w:r>
      <w:r>
        <w:tab/>
        <w:t>Terminating the HR PDU Session impacts the ongoing traffic on that PDU Session, e.g. TCP connections break and QUIC connections are interrupted until the connectivity is re-established on the new LBO PDU Session.</w:t>
      </w:r>
    </w:p>
    <w:p w14:paraId="295C7BC5" w14:textId="0E693456" w:rsidR="00585B96" w:rsidRDefault="00585B96" w:rsidP="00585B96">
      <w:r>
        <w:t>The AMF decides to set up a LBO PDU Session for the next UE PDU Session establishment request from the UE for the same DNN and S-NSSAI, based on the authorization indication received from the H-SMF. Then it selects V-SMF based on internal configuration or target DNAI received and it also conveys a target DNAI to V-SMF corresponding to the DNAI received from H-SMF. The V-SMF selects a PSA based on the DNAI information received from AMF (if available) or based on policy information and may also configure a V-EASDF if dynamic EAS discovery is to be used.</w:t>
      </w:r>
    </w:p>
    <w:p w14:paraId="5C04EE09" w14:textId="77777777" w:rsidR="00585B96" w:rsidRDefault="00585B96" w:rsidP="00585B96">
      <w:r>
        <w:t>The solution assumes a H-EASDF in HPLMN for the case of dynamic DNS-based EAS discovery and EAS discovery can be applied for all connectivity models in V-PLMN, in the following way:</w:t>
      </w:r>
    </w:p>
    <w:p w14:paraId="442CB552" w14:textId="77777777" w:rsidR="00585B96" w:rsidRPr="00591FD9" w:rsidRDefault="00585B96" w:rsidP="00585B96">
      <w:pPr>
        <w:pStyle w:val="B1"/>
      </w:pPr>
      <w:r>
        <w:t>-</w:t>
      </w:r>
      <w:r>
        <w:tab/>
        <w:t>in case of Distributed anchor and Multiple PDU Sessions connectivity models, the V-SMF selects a local ancho</w:t>
      </w:r>
      <w:r w:rsidRPr="00591FD9">
        <w:t>r to the UE</w:t>
      </w:r>
      <w:r>
        <w:t>'</w:t>
      </w:r>
      <w:r w:rsidRPr="00773756">
        <w:t>s current location based on policies for this DNN. EAS (re-)discovery happens as described in clause</w:t>
      </w:r>
      <w:r w:rsidRPr="009509E5">
        <w:t> 6.2.2 of TS</w:t>
      </w:r>
      <w:r>
        <w:t> </w:t>
      </w:r>
      <w:r w:rsidRPr="00B55468">
        <w:t>23.548</w:t>
      </w:r>
      <w:r>
        <w:t> </w:t>
      </w:r>
      <w:r w:rsidRPr="002A0D92">
        <w:t>[3];</w:t>
      </w:r>
    </w:p>
    <w:p w14:paraId="0234F3C5" w14:textId="77777777" w:rsidR="00585B96" w:rsidRPr="00591FD9" w:rsidRDefault="00585B96" w:rsidP="00585B96">
      <w:pPr>
        <w:pStyle w:val="B1"/>
      </w:pPr>
      <w:r w:rsidRPr="00591FD9">
        <w:t>-</w:t>
      </w:r>
      <w:r w:rsidRPr="00591FD9">
        <w:tab/>
        <w:t>in case of Session Breakout, the V-SMF selects an UL</w:t>
      </w:r>
      <w:r w:rsidRPr="002A0D92">
        <w:t>-</w:t>
      </w:r>
      <w:r w:rsidRPr="00591FD9">
        <w:t>CL/BP and local anchor based on</w:t>
      </w:r>
      <w:r w:rsidRPr="002A0D92">
        <w:t>:</w:t>
      </w:r>
    </w:p>
    <w:p w14:paraId="44786C09" w14:textId="77777777" w:rsidR="00585B96" w:rsidRPr="00591FD9" w:rsidRDefault="00585B96" w:rsidP="00585B96">
      <w:pPr>
        <w:pStyle w:val="B2"/>
      </w:pPr>
      <w:r w:rsidRPr="00B2534D">
        <w:t>-</w:t>
      </w:r>
      <w:r w:rsidRPr="00AA7698">
        <w:tab/>
        <w:t>the DNAI received from the AF in the AF influence of traffic routing if a DNAI for an N6 routing is specified</w:t>
      </w:r>
      <w:r w:rsidRPr="002A0D92">
        <w:t>;</w:t>
      </w:r>
      <w:r w:rsidRPr="00591FD9">
        <w:t xml:space="preserve"> or</w:t>
      </w:r>
    </w:p>
    <w:p w14:paraId="5AD57A33" w14:textId="77777777" w:rsidR="00585B96" w:rsidRPr="00591FD9" w:rsidRDefault="00585B96" w:rsidP="00585B96">
      <w:pPr>
        <w:pStyle w:val="B2"/>
      </w:pPr>
      <w:r w:rsidRPr="00591FD9">
        <w:t>-</w:t>
      </w:r>
      <w:r w:rsidRPr="00591FD9">
        <w:tab/>
        <w:t>the FQDN of a subsequent UE DNS query, as described in clause 6.2.3.2.2 in TS</w:t>
      </w:r>
      <w:r>
        <w:t> </w:t>
      </w:r>
      <w:r w:rsidRPr="00591FD9">
        <w:t>23.548</w:t>
      </w:r>
      <w:r>
        <w:t> </w:t>
      </w:r>
      <w:r w:rsidRPr="002A0D92">
        <w:t>[3].</w:t>
      </w:r>
    </w:p>
    <w:p w14:paraId="4ABDDAB5" w14:textId="77777777" w:rsidR="00585B96" w:rsidRDefault="00585B96" w:rsidP="00585B96">
      <w:r w:rsidRPr="00B2534D">
        <w:t xml:space="preserve">V-SMF may initiate termination of the LBO PDU </w:t>
      </w:r>
      <w:r w:rsidRPr="00773756">
        <w:t>S</w:t>
      </w:r>
      <w:r w:rsidRPr="009509E5">
        <w:t>ession if traffic ceases towards</w:t>
      </w:r>
      <w:r>
        <w:t xml:space="preserve"> the EHE.</w:t>
      </w:r>
    </w:p>
    <w:p w14:paraId="707C25F8" w14:textId="77777777" w:rsidR="00585B96" w:rsidRDefault="00585B96" w:rsidP="00585B96">
      <w:pPr>
        <w:pStyle w:val="30"/>
      </w:pPr>
      <w:bookmarkStart w:id="11" w:name="_Toc106120926"/>
      <w:r>
        <w:t>6.27.2</w:t>
      </w:r>
      <w:r>
        <w:tab/>
        <w:t>Procedures</w:t>
      </w:r>
      <w:bookmarkEnd w:id="11"/>
    </w:p>
    <w:p w14:paraId="65C9A197" w14:textId="77777777" w:rsidR="00585B96" w:rsidRDefault="00585B96" w:rsidP="00585B96">
      <w:r>
        <w:t>The solution is shown in figure 6.27.2-1 below.</w:t>
      </w:r>
    </w:p>
    <w:p w14:paraId="0348F97F" w14:textId="0A0F5877" w:rsidR="00585B96" w:rsidRDefault="00C1563A" w:rsidP="00585B96">
      <w:pPr>
        <w:pStyle w:val="TH"/>
      </w:pPr>
      <w:ins w:id="12" w:author="Hongsuk (LG Electronics)" w:date="2022-07-27T12:51:00Z">
        <w:r>
          <w:object w:dxaOrig="18510" w:dyaOrig="8281" w14:anchorId="2A327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87.5pt" o:ole="">
              <v:imagedata r:id="rId8" o:title=""/>
            </v:shape>
            <o:OLEObject Type="Embed" ProgID="Visio.Drawing.15" ShapeID="_x0000_i1025" DrawAspect="Content" ObjectID="_1721568457" r:id="rId9"/>
          </w:object>
        </w:r>
      </w:ins>
      <w:del w:id="13" w:author="Hongsuk (LG Electronics)" w:date="2022-07-27T12:51:00Z">
        <w:r w:rsidDel="00C1563A">
          <w:rPr>
            <w:noProof/>
          </w:rPr>
          <w:object w:dxaOrig="10963" w:dyaOrig="5254" w14:anchorId="0278F085">
            <v:shape id="_x0000_i1026" type="#_x0000_t75" style="width:417.75pt;height:201.75pt" o:ole="">
              <v:imagedata r:id="rId10" o:title=""/>
            </v:shape>
            <o:OLEObject Type="Embed" ProgID="Visio.Drawing.15" ShapeID="_x0000_i1026" DrawAspect="Content" ObjectID="_1721568458" r:id="rId11"/>
          </w:object>
        </w:r>
      </w:del>
    </w:p>
    <w:p w14:paraId="2198363C" w14:textId="77777777" w:rsidR="00585B96" w:rsidRPr="00591FD9" w:rsidRDefault="00585B96" w:rsidP="00585B96">
      <w:pPr>
        <w:pStyle w:val="TF"/>
      </w:pPr>
      <w:r>
        <w:t xml:space="preserve">Figure 6.27.2-1: </w:t>
      </w:r>
      <w:r w:rsidRPr="00591FD9">
        <w:t>EAS discovery in VPLMN with dynamic setup of a LBO PDU Session</w:t>
      </w:r>
    </w:p>
    <w:p w14:paraId="67655F02" w14:textId="77777777" w:rsidR="00585B96" w:rsidRPr="00591FD9" w:rsidRDefault="00585B96" w:rsidP="00585B96">
      <w:pPr>
        <w:pStyle w:val="B1"/>
      </w:pPr>
      <w:r w:rsidRPr="00B2534D">
        <w:t>1.</w:t>
      </w:r>
      <w:r w:rsidRPr="00B2534D">
        <w:tab/>
        <w:t>HR PDU Session Establishment to H-SMF and UPF1, according to the procedure described in clause 4.3.2.2.2 of TS</w:t>
      </w:r>
      <w:r>
        <w:t> </w:t>
      </w:r>
      <w:r w:rsidRPr="00B2534D">
        <w:t>23.502</w:t>
      </w:r>
      <w:r>
        <w:t> </w:t>
      </w:r>
      <w:r w:rsidRPr="002A0D92">
        <w:t>[9]</w:t>
      </w:r>
      <w:r w:rsidRPr="00591FD9">
        <w:t>. In case of dynamic DNS based reconnect, allocation of an H-EASDF and sending rules to the EASDF also</w:t>
      </w:r>
      <w:r>
        <w:t xml:space="preserve"> happens according to steps 1-6 in the clause 6.2.3.2.2 for EAS Discovery Procedure wi</w:t>
      </w:r>
      <w:r w:rsidRPr="00591FD9">
        <w:t>th EASDF for Session Breakout connectivity model in TS</w:t>
      </w:r>
      <w:r>
        <w:t> </w:t>
      </w:r>
      <w:r w:rsidRPr="00773756">
        <w:t>23.548</w:t>
      </w:r>
      <w:r>
        <w:t> </w:t>
      </w:r>
      <w:r w:rsidRPr="002A0D92">
        <w:t>[3]</w:t>
      </w:r>
      <w:r w:rsidRPr="00591FD9">
        <w:t>.</w:t>
      </w:r>
    </w:p>
    <w:p w14:paraId="36FABDF2" w14:textId="77777777" w:rsidR="00585B96" w:rsidRPr="00B2534D" w:rsidRDefault="00585B96" w:rsidP="00585B96">
      <w:pPr>
        <w:pStyle w:val="B1"/>
      </w:pPr>
      <w:r w:rsidRPr="00B2534D">
        <w:t>2a.</w:t>
      </w:r>
      <w:r w:rsidRPr="00B2534D">
        <w:tab/>
        <w:t xml:space="preserve">[Conditional] The UE sends a DNS Query message for an FQDN to the EASDF via Central PSA. </w:t>
      </w:r>
      <w:r w:rsidRPr="00773756">
        <w:t>Steps</w:t>
      </w:r>
      <w:r w:rsidRPr="009509E5">
        <w:t> </w:t>
      </w:r>
      <w:r w:rsidRPr="00AC2414">
        <w:t xml:space="preserve">7-11 in the procedure in </w:t>
      </w:r>
      <w:r w:rsidRPr="00B55468">
        <w:t>clause</w:t>
      </w:r>
      <w:r w:rsidRPr="00E133D1">
        <w:t> 6.2.3.2.2 in TS</w:t>
      </w:r>
      <w:r>
        <w:t> </w:t>
      </w:r>
      <w:r w:rsidRPr="00AA7698">
        <w:t>23.548</w:t>
      </w:r>
      <w:r>
        <w:t> </w:t>
      </w:r>
      <w:r w:rsidRPr="002A0D92">
        <w:t>[3]</w:t>
      </w:r>
      <w:r w:rsidRPr="00591FD9">
        <w:t xml:space="preserve"> for EAS Discovery Procedure with EASDF for Session </w:t>
      </w:r>
      <w:r w:rsidRPr="00B2534D">
        <w:t>breakout Connectivity are applied. That is, the H-EASDF checks the DNS Query against the DNS Handling Rules in the DNS Context and reports t</w:t>
      </w:r>
      <w:r w:rsidRPr="00773756">
        <w:t xml:space="preserve">o H-SMF. Similarly </w:t>
      </w:r>
      <w:r>
        <w:t>to</w:t>
      </w:r>
      <w:r w:rsidRPr="00773756">
        <w:t xml:space="preserve"> the procedure for EAS discovery with dynamic PSDA distribution in clause</w:t>
      </w:r>
      <w:r w:rsidRPr="009509E5">
        <w:t> </w:t>
      </w:r>
      <w:r w:rsidRPr="00AC2414">
        <w:t>6.2.2.4 of TS</w:t>
      </w:r>
      <w:r>
        <w:t> </w:t>
      </w:r>
      <w:r w:rsidRPr="00B55468">
        <w:t>23.548</w:t>
      </w:r>
      <w:r>
        <w:t> </w:t>
      </w:r>
      <w:r w:rsidRPr="002A0D92">
        <w:t>[3]</w:t>
      </w:r>
      <w:r w:rsidRPr="00591FD9">
        <w:t>, if H-SMF decides on PDU S</w:t>
      </w:r>
      <w:r w:rsidRPr="00B2534D">
        <w:t>ession reconnect, then it indicates to H-EASDF to discard the DNS Response.</w:t>
      </w:r>
    </w:p>
    <w:p w14:paraId="4C55CE2C" w14:textId="77777777" w:rsidR="00585B96" w:rsidRPr="00591FD9" w:rsidRDefault="00585B96" w:rsidP="00585B96">
      <w:pPr>
        <w:pStyle w:val="B1"/>
      </w:pPr>
      <w:r w:rsidRPr="00B2534D">
        <w:t>2b.</w:t>
      </w:r>
      <w:r w:rsidRPr="00B2534D">
        <w:tab/>
        <w:t>[Conditional] The AF sends a request on traffic routing for the UE as specified in c</w:t>
      </w:r>
      <w:r w:rsidRPr="00773756">
        <w:t>lause</w:t>
      </w:r>
      <w:r>
        <w:t xml:space="preserve">s </w:t>
      </w:r>
      <w:r w:rsidRPr="009509E5">
        <w:t>4.3.6.2 or 4.3.6.4 of TS</w:t>
      </w:r>
      <w:r>
        <w:t> </w:t>
      </w:r>
      <w:r w:rsidRPr="00B55468">
        <w:t>23.502</w:t>
      </w:r>
      <w:r>
        <w:t> </w:t>
      </w:r>
      <w:r w:rsidRPr="002A0D92">
        <w:t>[9]</w:t>
      </w:r>
      <w:r w:rsidRPr="00591FD9">
        <w:t>, impacting the existing PDU Session. Therefore, H-PCF updates the H-SMF with corresponding new policy information about the PDU Session by invoking Npcf_SMPolicyControl_UpdateNotify service operation as described in steps 5 and 6 in clause 4.16.5 of TS</w:t>
      </w:r>
      <w:r>
        <w:t> </w:t>
      </w:r>
      <w:r w:rsidRPr="00DA6E33">
        <w:t>23.502</w:t>
      </w:r>
      <w:r>
        <w:t> </w:t>
      </w:r>
      <w:r w:rsidRPr="002A0D92">
        <w:t>[</w:t>
      </w:r>
      <w:r>
        <w:t>9</w:t>
      </w:r>
      <w:r w:rsidRPr="002A0D92">
        <w:t>]</w:t>
      </w:r>
      <w:r w:rsidRPr="00591FD9">
        <w:t>.</w:t>
      </w:r>
    </w:p>
    <w:p w14:paraId="12D33EFC" w14:textId="77777777" w:rsidR="00585B96" w:rsidRPr="00B55468" w:rsidRDefault="00585B96" w:rsidP="00585B96">
      <w:pPr>
        <w:pStyle w:val="B1"/>
      </w:pPr>
      <w:r w:rsidRPr="00B2534D">
        <w:t>3.</w:t>
      </w:r>
      <w:r w:rsidRPr="00B2534D">
        <w:tab/>
        <w:t>Based on either 2a or 2b, H-SMF determines that a</w:t>
      </w:r>
      <w:r>
        <w:t>n</w:t>
      </w:r>
      <w:r w:rsidRPr="00B2534D">
        <w:t xml:space="preserve"> LBO PDU S</w:t>
      </w:r>
      <w:r w:rsidRPr="00773756">
        <w:t>ession to the VPLMN is needed, as described in clause</w:t>
      </w:r>
      <w:r w:rsidRPr="009509E5">
        <w:t> </w:t>
      </w:r>
      <w:r w:rsidRPr="00AC2414">
        <w:t>6.</w:t>
      </w:r>
      <w:r w:rsidRPr="00B55468">
        <w:t>27.1 above</w:t>
      </w:r>
      <w:r>
        <w:t>.</w:t>
      </w:r>
    </w:p>
    <w:p w14:paraId="4D240A96" w14:textId="7CEFFC36" w:rsidR="00585B96" w:rsidRDefault="00585B96" w:rsidP="00585B96">
      <w:pPr>
        <w:pStyle w:val="B1"/>
        <w:rPr>
          <w:ins w:id="14" w:author="Hongsuk (LG Electronics)" w:date="2022-07-27T09:50:00Z"/>
        </w:rPr>
      </w:pPr>
      <w:r w:rsidRPr="00E133D1">
        <w:t>4.</w:t>
      </w:r>
      <w:r w:rsidRPr="00E133D1">
        <w:tab/>
        <w:t>H-SMF invokes Nsmf_PDUSession_</w:t>
      </w:r>
      <w:del w:id="15" w:author="Hongsuk (LG Electronics)" w:date="2022-07-27T09:49:00Z">
        <w:r w:rsidRPr="00E133D1" w:rsidDel="00B05BBF">
          <w:delText>SMContext</w:delText>
        </w:r>
      </w:del>
      <w:r w:rsidRPr="00E133D1">
        <w:t>StatusNotify service operation to the</w:t>
      </w:r>
      <w:del w:id="16" w:author="Hongsuk (LG Electronics)" w:date="2022-07-27T09:49:00Z">
        <w:r w:rsidRPr="00E133D1" w:rsidDel="00B05BBF">
          <w:delText xml:space="preserve"> </w:delText>
        </w:r>
      </w:del>
      <w:ins w:id="17" w:author="Hongsuk (LG Electronics)" w:date="2022-07-27T09:49:00Z">
        <w:r w:rsidR="00B05BBF">
          <w:t>V-SMF</w:t>
        </w:r>
      </w:ins>
      <w:del w:id="18" w:author="Hongsuk (LG Electronics)" w:date="2022-07-27T09:49:00Z">
        <w:r w:rsidRPr="00E133D1" w:rsidDel="00B05BBF">
          <w:delText>AMF</w:delText>
        </w:r>
      </w:del>
      <w:r w:rsidRPr="00E133D1">
        <w:t>, sending an indication that LBO is authorized for the next PDU S</w:t>
      </w:r>
      <w:r w:rsidRPr="00AA7698">
        <w:t xml:space="preserve">ession establishment for this UE, DNN and S-NSSAI, and optionally also sending a target DNAI </w:t>
      </w:r>
      <w:del w:id="19" w:author="Hongsuk (LG Electronics)" w:date="2022-07-27T09:50:00Z">
        <w:r w:rsidRPr="00AA7698" w:rsidDel="00B05BBF">
          <w:delText xml:space="preserve">to the AMF </w:delText>
        </w:r>
      </w:del>
      <w:r w:rsidRPr="00AA7698">
        <w:t>for the local PSA to be selected for the next PDU Session request from the UE for the same DNN and S-NSSAI.</w:t>
      </w:r>
    </w:p>
    <w:p w14:paraId="6A6F6568" w14:textId="09BE3D51" w:rsidR="00B05BBF" w:rsidRPr="00AA7698" w:rsidRDefault="00B05BBF" w:rsidP="00585B96">
      <w:pPr>
        <w:pStyle w:val="B1"/>
      </w:pPr>
      <w:ins w:id="20" w:author="Hongsuk (LG Electronics)" w:date="2022-07-27T09:50:00Z">
        <w:r>
          <w:t>5.</w:t>
        </w:r>
        <w:r>
          <w:tab/>
          <w:t>V</w:t>
        </w:r>
        <w:r w:rsidRPr="00E133D1">
          <w:t xml:space="preserve">-SMF invokes Nsmf_PDUSession_SMContextStatusNotify service operation to the AMF </w:t>
        </w:r>
        <w:r>
          <w:t>including the received indication that LBO is authorized and target DNAI.</w:t>
        </w:r>
      </w:ins>
    </w:p>
    <w:p w14:paraId="7AB6E971" w14:textId="2AEC812B" w:rsidR="00585B96" w:rsidRPr="00591FD9" w:rsidRDefault="00585B96" w:rsidP="00585B96">
      <w:pPr>
        <w:pStyle w:val="B1"/>
      </w:pPr>
      <w:del w:id="21" w:author="Hongsuk (LG Electronics)" w:date="2022-07-27T09:51:00Z">
        <w:r w:rsidRPr="00AA7698" w:rsidDel="00B05BBF">
          <w:lastRenderedPageBreak/>
          <w:delText>5</w:delText>
        </w:r>
      </w:del>
      <w:ins w:id="22" w:author="Hongsuk (LG Electronics)" w:date="2022-07-27T09:51:00Z">
        <w:r w:rsidR="00B05BBF">
          <w:t>6</w:t>
        </w:r>
      </w:ins>
      <w:r w:rsidRPr="00AA7698">
        <w:t>.</w:t>
      </w:r>
      <w:r w:rsidRPr="00AA7698">
        <w:tab/>
        <w:t>H-SMF triggers a PDU Session release, as described in clause 4.3.4 of TS</w:t>
      </w:r>
      <w:r>
        <w:t> </w:t>
      </w:r>
      <w:r w:rsidRPr="00AA7698">
        <w:t>23.502</w:t>
      </w:r>
      <w:r>
        <w:t> </w:t>
      </w:r>
      <w:r w:rsidRPr="002A0D92">
        <w:t>[9].</w:t>
      </w:r>
      <w:ins w:id="23" w:author="Hongsuk (LG Electronics)" w:date="2022-07-27T09:51:00Z">
        <w:r w:rsidR="00B05BBF">
          <w:t xml:space="preserve"> The H-SMF invokes Nsmf_PDUSession_Update Request containing the Cause to indicate to the UE that </w:t>
        </w:r>
        <w:r w:rsidR="00B05BBF">
          <w:rPr>
            <w:rFonts w:eastAsiaTheme="minorEastAsia"/>
            <w:color w:val="auto"/>
            <w:lang w:eastAsia="ko-KR"/>
          </w:rPr>
          <w:t>PDU Session re-establishment to the same DN is required.</w:t>
        </w:r>
      </w:ins>
    </w:p>
    <w:p w14:paraId="562682CB" w14:textId="4C34D10C" w:rsidR="00585B96" w:rsidRDefault="00585B96" w:rsidP="00585B96">
      <w:pPr>
        <w:pStyle w:val="B1"/>
      </w:pPr>
      <w:del w:id="24" w:author="Hongsuk (LG Electronics)" w:date="2022-07-27T09:51:00Z">
        <w:r w:rsidRPr="00B2534D" w:rsidDel="00B05BBF">
          <w:delText>6</w:delText>
        </w:r>
      </w:del>
      <w:ins w:id="25" w:author="Hongsuk (LG Electronics)" w:date="2022-07-27T09:51:00Z">
        <w:r w:rsidR="00B05BBF">
          <w:t>7</w:t>
        </w:r>
      </w:ins>
      <w:r w:rsidRPr="00B2534D">
        <w:t>.</w:t>
      </w:r>
      <w:r w:rsidRPr="00B2534D">
        <w:tab/>
        <w:t>At the next UE request for PDU S</w:t>
      </w:r>
      <w:r w:rsidRPr="00773756">
        <w:t>ession establishment for the same DNN and S-NSSA</w:t>
      </w:r>
      <w:r w:rsidRPr="009509E5">
        <w:t xml:space="preserve">I, based on the LBO authorization indication and target DNAI received in </w:t>
      </w:r>
      <w:r w:rsidRPr="00AC2414">
        <w:t>s</w:t>
      </w:r>
      <w:r w:rsidRPr="00B55468">
        <w:t>tep </w:t>
      </w:r>
      <w:ins w:id="26" w:author="Hongsuk (LG Electronics)" w:date="2022-07-27T14:11:00Z">
        <w:r w:rsidR="00FF40D9">
          <w:t>5</w:t>
        </w:r>
      </w:ins>
      <w:del w:id="27" w:author="Hongsuk (LG Electronics)" w:date="2022-07-27T14:11:00Z">
        <w:r w:rsidRPr="00E133D1" w:rsidDel="00FF40D9">
          <w:delText>4</w:delText>
        </w:r>
      </w:del>
      <w:r w:rsidRPr="00E133D1">
        <w:t>, AMF decides on a LBO PDU Session establishment towards a proper V-SMF and UPF</w:t>
      </w:r>
      <w:r w:rsidRPr="00AA7698">
        <w:t> 2, as specified in clause 4.3.2.2 of TS</w:t>
      </w:r>
      <w:r>
        <w:t> </w:t>
      </w:r>
      <w:r w:rsidRPr="00AA7698">
        <w:t>23.502</w:t>
      </w:r>
      <w:r>
        <w:t> </w:t>
      </w:r>
      <w:r w:rsidRPr="002A0D92">
        <w:t>[9]</w:t>
      </w:r>
      <w:r w:rsidRPr="00591FD9">
        <w:t>. EAS discovery then happens as described in clause</w:t>
      </w:r>
      <w:r w:rsidRPr="00B2534D">
        <w:t> 6.</w:t>
      </w:r>
      <w:r w:rsidRPr="00773756">
        <w:t>27</w:t>
      </w:r>
      <w:r w:rsidRPr="009509E5">
        <w:t>.1 above.</w:t>
      </w:r>
    </w:p>
    <w:p w14:paraId="1E749192" w14:textId="77777777" w:rsidR="00585B96" w:rsidRDefault="00585B96" w:rsidP="00585B96">
      <w:pPr>
        <w:pStyle w:val="30"/>
      </w:pPr>
      <w:bookmarkStart w:id="28" w:name="_Toc106120927"/>
      <w:r>
        <w:t>6.27.3</w:t>
      </w:r>
      <w:r>
        <w:tab/>
        <w:t>Impacts on services, entities and interfaces</w:t>
      </w:r>
      <w:bookmarkEnd w:id="28"/>
    </w:p>
    <w:p w14:paraId="7901501F" w14:textId="77777777" w:rsidR="00585B96" w:rsidRDefault="00585B96" w:rsidP="00585B96">
      <w:r>
        <w:t>H-SMF:</w:t>
      </w:r>
    </w:p>
    <w:p w14:paraId="426BBD68" w14:textId="77777777" w:rsidR="00585B96" w:rsidRDefault="00585B96" w:rsidP="00585B96">
      <w:pPr>
        <w:pStyle w:val="B1"/>
      </w:pPr>
      <w:r>
        <w:t>-</w:t>
      </w:r>
      <w:r>
        <w:tab/>
        <w:t>determines that a LBO PDU Session to the VPLMN is needed for a given UE and PDU Session;</w:t>
      </w:r>
    </w:p>
    <w:p w14:paraId="3A4E1A45" w14:textId="77777777" w:rsidR="00585B96" w:rsidRDefault="00585B96" w:rsidP="00585B96">
      <w:pPr>
        <w:pStyle w:val="B1"/>
        <w:rPr>
          <w:ins w:id="29" w:author="Hongsuk (LG Electronics)" w:date="2022-07-27T09:52:00Z"/>
        </w:rPr>
      </w:pPr>
      <w:r w:rsidRPr="00591FD9">
        <w:t>-</w:t>
      </w:r>
      <w:r w:rsidRPr="00591FD9">
        <w:tab/>
      </w:r>
      <w:r w:rsidRPr="002A0D92">
        <w:t>s</w:t>
      </w:r>
      <w:r w:rsidRPr="00591FD9">
        <w:t>end</w:t>
      </w:r>
      <w:r w:rsidRPr="00DA6E33">
        <w:t>s an indication to AMF that LBO is authorized for the next PDU Session establishment.</w:t>
      </w:r>
    </w:p>
    <w:p w14:paraId="61529A96" w14:textId="77777777" w:rsidR="00585B96" w:rsidRDefault="00585B96" w:rsidP="00585B96">
      <w:r>
        <w:t>AMF:</w:t>
      </w:r>
    </w:p>
    <w:p w14:paraId="630C8D2C" w14:textId="0165A04C" w:rsidR="00B05BBF" w:rsidRDefault="00585B96" w:rsidP="000E5913">
      <w:pPr>
        <w:pStyle w:val="B1"/>
        <w:rPr>
          <w:ins w:id="30" w:author="Hongsuk (LG Electronics)" w:date="2022-07-27T09:54:00Z"/>
        </w:rPr>
      </w:pPr>
      <w:r>
        <w:t>-</w:t>
      </w:r>
      <w:r>
        <w:tab/>
        <w:t>logic to switch to LBO PDU Session for a PDU Session establishment request based on the LBO authorization indication previously received from the SMF.</w:t>
      </w:r>
    </w:p>
    <w:p w14:paraId="5C4398C5" w14:textId="77777777" w:rsidR="001A063B" w:rsidRPr="00585B96" w:rsidRDefault="001A063B" w:rsidP="00585B96">
      <w:pPr>
        <w:pStyle w:val="B1"/>
        <w:rPr>
          <w:rFonts w:eastAsia="MS Gothic"/>
        </w:rPr>
      </w:pPr>
    </w:p>
    <w:p w14:paraId="5625AB51" w14:textId="096AAFC2"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99199" w14:textId="77777777" w:rsidR="005355BC" w:rsidRDefault="005355BC">
      <w:r>
        <w:separator/>
      </w:r>
    </w:p>
    <w:p w14:paraId="271376E5" w14:textId="77777777" w:rsidR="005355BC" w:rsidRDefault="005355BC"/>
  </w:endnote>
  <w:endnote w:type="continuationSeparator" w:id="0">
    <w:p w14:paraId="10B65811" w14:textId="77777777" w:rsidR="005355BC" w:rsidRDefault="005355BC">
      <w:r>
        <w:continuationSeparator/>
      </w:r>
    </w:p>
    <w:p w14:paraId="3E5D3867" w14:textId="77777777" w:rsidR="005355BC" w:rsidRDefault="00535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10100" w14:textId="77777777" w:rsidR="005355BC" w:rsidRDefault="005355BC">
      <w:r>
        <w:separator/>
      </w:r>
    </w:p>
    <w:p w14:paraId="6A804A05" w14:textId="77777777" w:rsidR="005355BC" w:rsidRDefault="005355BC"/>
  </w:footnote>
  <w:footnote w:type="continuationSeparator" w:id="0">
    <w:p w14:paraId="00CF3AB2" w14:textId="77777777" w:rsidR="005355BC" w:rsidRDefault="005355BC">
      <w:r>
        <w:continuationSeparator/>
      </w:r>
    </w:p>
    <w:p w14:paraId="290B79B6" w14:textId="77777777" w:rsidR="005355BC" w:rsidRDefault="005355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F5295">
      <w:rPr>
        <w:rFonts w:ascii="Arial" w:hAnsi="Arial" w:cs="Arial"/>
        <w:b/>
        <w:bCs/>
        <w:noProof/>
        <w:sz w:val="18"/>
        <w:lang w:val="fr-FR"/>
      </w:rPr>
      <w:t>2</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12B890"/>
    <w:lvl w:ilvl="0">
      <w:start w:val="1"/>
      <w:numFmt w:val="decimal"/>
      <w:lvlText w:val="%1."/>
      <w:lvlJc w:val="left"/>
      <w:pPr>
        <w:tabs>
          <w:tab w:val="num" w:pos="1492"/>
        </w:tabs>
        <w:ind w:left="1492" w:hanging="360"/>
      </w:pPr>
    </w:lvl>
  </w:abstractNum>
  <w:abstractNum w:abstractNumId="1">
    <w:nsid w:val="FFFFFF7D"/>
    <w:multiLevelType w:val="singleLevel"/>
    <w:tmpl w:val="B3BE1964"/>
    <w:lvl w:ilvl="0">
      <w:start w:val="1"/>
      <w:numFmt w:val="decimal"/>
      <w:lvlText w:val="%1."/>
      <w:lvlJc w:val="left"/>
      <w:pPr>
        <w:tabs>
          <w:tab w:val="num" w:pos="1209"/>
        </w:tabs>
        <w:ind w:left="1209" w:hanging="360"/>
      </w:pPr>
    </w:lvl>
  </w:abstractNum>
  <w:abstractNum w:abstractNumId="2">
    <w:nsid w:val="FFFFFF7E"/>
    <w:multiLevelType w:val="singleLevel"/>
    <w:tmpl w:val="596622C0"/>
    <w:lvl w:ilvl="0">
      <w:start w:val="1"/>
      <w:numFmt w:val="decimal"/>
      <w:lvlText w:val="%1."/>
      <w:lvlJc w:val="left"/>
      <w:pPr>
        <w:tabs>
          <w:tab w:val="num" w:pos="926"/>
        </w:tabs>
        <w:ind w:left="926" w:hanging="360"/>
      </w:pPr>
    </w:lvl>
  </w:abstractNum>
  <w:abstractNum w:abstractNumId="3">
    <w:nsid w:val="FFFFFF7F"/>
    <w:multiLevelType w:val="singleLevel"/>
    <w:tmpl w:val="96E2E4C6"/>
    <w:lvl w:ilvl="0">
      <w:start w:val="1"/>
      <w:numFmt w:val="decimal"/>
      <w:lvlText w:val="%1."/>
      <w:lvlJc w:val="left"/>
      <w:pPr>
        <w:tabs>
          <w:tab w:val="num" w:pos="643"/>
        </w:tabs>
        <w:ind w:left="643" w:hanging="360"/>
      </w:pPr>
    </w:lvl>
  </w:abstractNum>
  <w:abstractNum w:abstractNumId="4">
    <w:nsid w:val="FFFFFF80"/>
    <w:multiLevelType w:val="singleLevel"/>
    <w:tmpl w:val="3B22CF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1D1625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B96469E"/>
    <w:lvl w:ilvl="0">
      <w:start w:val="1"/>
      <w:numFmt w:val="decimal"/>
      <w:lvlText w:val="%1."/>
      <w:lvlJc w:val="left"/>
      <w:pPr>
        <w:tabs>
          <w:tab w:val="num" w:pos="360"/>
        </w:tabs>
        <w:ind w:left="360" w:hanging="360"/>
      </w:pPr>
    </w:lvl>
  </w:abstractNum>
  <w:abstractNum w:abstractNumId="9">
    <w:nsid w:val="FFFFFF89"/>
    <w:multiLevelType w:val="singleLevel"/>
    <w:tmpl w:val="745C841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45977CC"/>
    <w:multiLevelType w:val="hybridMultilevel"/>
    <w:tmpl w:val="A73AED4E"/>
    <w:lvl w:ilvl="0" w:tplc="136210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1">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3"/>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4"/>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40"/>
  </w:num>
  <w:num w:numId="40">
    <w:abstractNumId w:val="17"/>
  </w:num>
  <w:num w:numId="41">
    <w:abstractNumId w:val="38"/>
  </w:num>
  <w:num w:numId="42">
    <w:abstractNumId w:val="23"/>
  </w:num>
  <w:num w:numId="43">
    <w:abstractNumId w:val="11"/>
  </w:num>
  <w:num w:numId="44">
    <w:abstractNumId w:val="42"/>
  </w:num>
  <w:num w:numId="45">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052"/>
    <w:rsid w:val="0000216A"/>
    <w:rsid w:val="000079C8"/>
    <w:rsid w:val="00010094"/>
    <w:rsid w:val="000120E0"/>
    <w:rsid w:val="00020A85"/>
    <w:rsid w:val="000216E6"/>
    <w:rsid w:val="000258D5"/>
    <w:rsid w:val="00033999"/>
    <w:rsid w:val="00033E46"/>
    <w:rsid w:val="00034588"/>
    <w:rsid w:val="00037F83"/>
    <w:rsid w:val="00040A57"/>
    <w:rsid w:val="00044B1C"/>
    <w:rsid w:val="00047713"/>
    <w:rsid w:val="00047A60"/>
    <w:rsid w:val="00055130"/>
    <w:rsid w:val="00057ECC"/>
    <w:rsid w:val="00060B37"/>
    <w:rsid w:val="000626A1"/>
    <w:rsid w:val="00066687"/>
    <w:rsid w:val="00066AED"/>
    <w:rsid w:val="00071905"/>
    <w:rsid w:val="00074C23"/>
    <w:rsid w:val="00081844"/>
    <w:rsid w:val="00081D27"/>
    <w:rsid w:val="000847E2"/>
    <w:rsid w:val="00086B19"/>
    <w:rsid w:val="00086F42"/>
    <w:rsid w:val="00093754"/>
    <w:rsid w:val="00094D2A"/>
    <w:rsid w:val="00094EA8"/>
    <w:rsid w:val="000A0C49"/>
    <w:rsid w:val="000A1B3A"/>
    <w:rsid w:val="000A2DE8"/>
    <w:rsid w:val="000A38A5"/>
    <w:rsid w:val="000A3AF7"/>
    <w:rsid w:val="000B033C"/>
    <w:rsid w:val="000B31DB"/>
    <w:rsid w:val="000B78EB"/>
    <w:rsid w:val="000C12E6"/>
    <w:rsid w:val="000C1E87"/>
    <w:rsid w:val="000C4877"/>
    <w:rsid w:val="000C66D3"/>
    <w:rsid w:val="000C6A06"/>
    <w:rsid w:val="000C6BCE"/>
    <w:rsid w:val="000C71D7"/>
    <w:rsid w:val="000D39F7"/>
    <w:rsid w:val="000D42D5"/>
    <w:rsid w:val="000D4CF1"/>
    <w:rsid w:val="000D5D5E"/>
    <w:rsid w:val="000E0E0A"/>
    <w:rsid w:val="000E25ED"/>
    <w:rsid w:val="000E52F4"/>
    <w:rsid w:val="000E5913"/>
    <w:rsid w:val="000E5A07"/>
    <w:rsid w:val="000E69B8"/>
    <w:rsid w:val="000E754A"/>
    <w:rsid w:val="000F1EC0"/>
    <w:rsid w:val="000F3014"/>
    <w:rsid w:val="000F4103"/>
    <w:rsid w:val="000F4BFA"/>
    <w:rsid w:val="001002F6"/>
    <w:rsid w:val="00100498"/>
    <w:rsid w:val="0010676A"/>
    <w:rsid w:val="0011275C"/>
    <w:rsid w:val="00114252"/>
    <w:rsid w:val="00121B63"/>
    <w:rsid w:val="0012376F"/>
    <w:rsid w:val="00134C08"/>
    <w:rsid w:val="00135651"/>
    <w:rsid w:val="00135A6C"/>
    <w:rsid w:val="0014070C"/>
    <w:rsid w:val="00140B0C"/>
    <w:rsid w:val="00145EA5"/>
    <w:rsid w:val="00151F58"/>
    <w:rsid w:val="00152279"/>
    <w:rsid w:val="00154F3E"/>
    <w:rsid w:val="00155901"/>
    <w:rsid w:val="00155A5F"/>
    <w:rsid w:val="001621D6"/>
    <w:rsid w:val="001623F2"/>
    <w:rsid w:val="00167BBC"/>
    <w:rsid w:val="00171224"/>
    <w:rsid w:val="00173164"/>
    <w:rsid w:val="0017350A"/>
    <w:rsid w:val="00174EE1"/>
    <w:rsid w:val="00177CC0"/>
    <w:rsid w:val="00180FC4"/>
    <w:rsid w:val="00181496"/>
    <w:rsid w:val="001825F2"/>
    <w:rsid w:val="0018779B"/>
    <w:rsid w:val="0019509C"/>
    <w:rsid w:val="001A048C"/>
    <w:rsid w:val="001A05D4"/>
    <w:rsid w:val="001A063B"/>
    <w:rsid w:val="001B1629"/>
    <w:rsid w:val="001B2E13"/>
    <w:rsid w:val="001B4DB8"/>
    <w:rsid w:val="001B6BB1"/>
    <w:rsid w:val="001C1235"/>
    <w:rsid w:val="001C1D8D"/>
    <w:rsid w:val="001C23F7"/>
    <w:rsid w:val="001C62FC"/>
    <w:rsid w:val="001D364C"/>
    <w:rsid w:val="001D383B"/>
    <w:rsid w:val="001D3EF0"/>
    <w:rsid w:val="001D67C6"/>
    <w:rsid w:val="001D6CE8"/>
    <w:rsid w:val="001D7527"/>
    <w:rsid w:val="001E333B"/>
    <w:rsid w:val="001E40E6"/>
    <w:rsid w:val="001E624D"/>
    <w:rsid w:val="001F496F"/>
    <w:rsid w:val="001F5295"/>
    <w:rsid w:val="00200105"/>
    <w:rsid w:val="00203867"/>
    <w:rsid w:val="002070AC"/>
    <w:rsid w:val="002071C6"/>
    <w:rsid w:val="0021213C"/>
    <w:rsid w:val="00213811"/>
    <w:rsid w:val="00221C60"/>
    <w:rsid w:val="00232519"/>
    <w:rsid w:val="002367BF"/>
    <w:rsid w:val="002403B1"/>
    <w:rsid w:val="00244851"/>
    <w:rsid w:val="00244A50"/>
    <w:rsid w:val="002468C3"/>
    <w:rsid w:val="00247FAC"/>
    <w:rsid w:val="00252483"/>
    <w:rsid w:val="00254262"/>
    <w:rsid w:val="00254C8A"/>
    <w:rsid w:val="002554EF"/>
    <w:rsid w:val="002555E5"/>
    <w:rsid w:val="00255643"/>
    <w:rsid w:val="00255A68"/>
    <w:rsid w:val="00257E29"/>
    <w:rsid w:val="00260A6E"/>
    <w:rsid w:val="002645FB"/>
    <w:rsid w:val="00274180"/>
    <w:rsid w:val="0027444F"/>
    <w:rsid w:val="0027600A"/>
    <w:rsid w:val="002773F4"/>
    <w:rsid w:val="002877ED"/>
    <w:rsid w:val="00290371"/>
    <w:rsid w:val="002975FB"/>
    <w:rsid w:val="002977CA"/>
    <w:rsid w:val="002A0B8E"/>
    <w:rsid w:val="002A1DC2"/>
    <w:rsid w:val="002A31C9"/>
    <w:rsid w:val="002A5270"/>
    <w:rsid w:val="002A642A"/>
    <w:rsid w:val="002B1091"/>
    <w:rsid w:val="002B335D"/>
    <w:rsid w:val="002B5B0A"/>
    <w:rsid w:val="002C4900"/>
    <w:rsid w:val="002D4579"/>
    <w:rsid w:val="002D6FD9"/>
    <w:rsid w:val="002E0000"/>
    <w:rsid w:val="002F02C4"/>
    <w:rsid w:val="002F1FD7"/>
    <w:rsid w:val="002F285B"/>
    <w:rsid w:val="00301C9A"/>
    <w:rsid w:val="00310309"/>
    <w:rsid w:val="0031256D"/>
    <w:rsid w:val="00312D15"/>
    <w:rsid w:val="003138EC"/>
    <w:rsid w:val="00315293"/>
    <w:rsid w:val="0031718C"/>
    <w:rsid w:val="00323EC2"/>
    <w:rsid w:val="003266BD"/>
    <w:rsid w:val="00327A77"/>
    <w:rsid w:val="00331EA8"/>
    <w:rsid w:val="00335BF6"/>
    <w:rsid w:val="003365DF"/>
    <w:rsid w:val="00343AAC"/>
    <w:rsid w:val="00347355"/>
    <w:rsid w:val="0035146E"/>
    <w:rsid w:val="00351DC7"/>
    <w:rsid w:val="00356E22"/>
    <w:rsid w:val="00362A22"/>
    <w:rsid w:val="00364DF1"/>
    <w:rsid w:val="003664FA"/>
    <w:rsid w:val="0037277A"/>
    <w:rsid w:val="00374373"/>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D4786"/>
    <w:rsid w:val="003D7F3F"/>
    <w:rsid w:val="003E4E4F"/>
    <w:rsid w:val="003E5169"/>
    <w:rsid w:val="003E5F50"/>
    <w:rsid w:val="003F299B"/>
    <w:rsid w:val="0040243C"/>
    <w:rsid w:val="0040690C"/>
    <w:rsid w:val="0040698F"/>
    <w:rsid w:val="00406D1B"/>
    <w:rsid w:val="0041333F"/>
    <w:rsid w:val="004332F3"/>
    <w:rsid w:val="004340D1"/>
    <w:rsid w:val="004378A7"/>
    <w:rsid w:val="00442C40"/>
    <w:rsid w:val="00456E53"/>
    <w:rsid w:val="00467AC1"/>
    <w:rsid w:val="00471C36"/>
    <w:rsid w:val="00472F05"/>
    <w:rsid w:val="00480E4A"/>
    <w:rsid w:val="00483996"/>
    <w:rsid w:val="00483B16"/>
    <w:rsid w:val="00484FEC"/>
    <w:rsid w:val="00485FA3"/>
    <w:rsid w:val="004920A6"/>
    <w:rsid w:val="00492514"/>
    <w:rsid w:val="004A0E8A"/>
    <w:rsid w:val="004A149E"/>
    <w:rsid w:val="004A3E86"/>
    <w:rsid w:val="004A5532"/>
    <w:rsid w:val="004B23EC"/>
    <w:rsid w:val="004B29A0"/>
    <w:rsid w:val="004B32B7"/>
    <w:rsid w:val="004B504E"/>
    <w:rsid w:val="004B7381"/>
    <w:rsid w:val="004B76D3"/>
    <w:rsid w:val="004C3A4F"/>
    <w:rsid w:val="004C60EC"/>
    <w:rsid w:val="004C7CD4"/>
    <w:rsid w:val="004D6680"/>
    <w:rsid w:val="004E0093"/>
    <w:rsid w:val="004E3DBE"/>
    <w:rsid w:val="004E68C9"/>
    <w:rsid w:val="004F00B7"/>
    <w:rsid w:val="004F04EC"/>
    <w:rsid w:val="004F29C3"/>
    <w:rsid w:val="004F3DA8"/>
    <w:rsid w:val="004F438D"/>
    <w:rsid w:val="00501E2E"/>
    <w:rsid w:val="0051233C"/>
    <w:rsid w:val="0051249D"/>
    <w:rsid w:val="0051365C"/>
    <w:rsid w:val="005169DE"/>
    <w:rsid w:val="0051713C"/>
    <w:rsid w:val="00527A49"/>
    <w:rsid w:val="00531099"/>
    <w:rsid w:val="005355BC"/>
    <w:rsid w:val="0053729F"/>
    <w:rsid w:val="00541CE2"/>
    <w:rsid w:val="00544648"/>
    <w:rsid w:val="00546485"/>
    <w:rsid w:val="005464B2"/>
    <w:rsid w:val="005471E7"/>
    <w:rsid w:val="00551384"/>
    <w:rsid w:val="00555859"/>
    <w:rsid w:val="005629B3"/>
    <w:rsid w:val="005631B3"/>
    <w:rsid w:val="00570335"/>
    <w:rsid w:val="00572829"/>
    <w:rsid w:val="005804CB"/>
    <w:rsid w:val="00580AAD"/>
    <w:rsid w:val="0058120E"/>
    <w:rsid w:val="005816CC"/>
    <w:rsid w:val="00584810"/>
    <w:rsid w:val="00585B96"/>
    <w:rsid w:val="005946E3"/>
    <w:rsid w:val="0059514D"/>
    <w:rsid w:val="0059613D"/>
    <w:rsid w:val="0059648D"/>
    <w:rsid w:val="0059742B"/>
    <w:rsid w:val="005977B9"/>
    <w:rsid w:val="005A0DE1"/>
    <w:rsid w:val="005A1CE7"/>
    <w:rsid w:val="005A46D3"/>
    <w:rsid w:val="005B41A1"/>
    <w:rsid w:val="005B4282"/>
    <w:rsid w:val="005B6A2D"/>
    <w:rsid w:val="005C09C0"/>
    <w:rsid w:val="005C1D37"/>
    <w:rsid w:val="005D1150"/>
    <w:rsid w:val="005D30A6"/>
    <w:rsid w:val="005D683E"/>
    <w:rsid w:val="005D717B"/>
    <w:rsid w:val="005D74E1"/>
    <w:rsid w:val="005F07D5"/>
    <w:rsid w:val="005F1ECA"/>
    <w:rsid w:val="005F2128"/>
    <w:rsid w:val="005F7E48"/>
    <w:rsid w:val="00600925"/>
    <w:rsid w:val="00601B51"/>
    <w:rsid w:val="00621ABF"/>
    <w:rsid w:val="00632CD3"/>
    <w:rsid w:val="006342B0"/>
    <w:rsid w:val="00636DE0"/>
    <w:rsid w:val="00636F2C"/>
    <w:rsid w:val="00637982"/>
    <w:rsid w:val="00640DC0"/>
    <w:rsid w:val="00642EF6"/>
    <w:rsid w:val="006466EE"/>
    <w:rsid w:val="00646FB7"/>
    <w:rsid w:val="00647F94"/>
    <w:rsid w:val="00652AA9"/>
    <w:rsid w:val="006547A9"/>
    <w:rsid w:val="00665739"/>
    <w:rsid w:val="00681111"/>
    <w:rsid w:val="00682797"/>
    <w:rsid w:val="0068434F"/>
    <w:rsid w:val="00684E4E"/>
    <w:rsid w:val="006864B4"/>
    <w:rsid w:val="006A1DA7"/>
    <w:rsid w:val="006A2B6D"/>
    <w:rsid w:val="006A5323"/>
    <w:rsid w:val="006B1F3F"/>
    <w:rsid w:val="006B2064"/>
    <w:rsid w:val="006B26BA"/>
    <w:rsid w:val="006B2CAA"/>
    <w:rsid w:val="006B484E"/>
    <w:rsid w:val="006B4DC0"/>
    <w:rsid w:val="006B7E8F"/>
    <w:rsid w:val="006C0840"/>
    <w:rsid w:val="006C4113"/>
    <w:rsid w:val="006D22E3"/>
    <w:rsid w:val="006D3102"/>
    <w:rsid w:val="006E0788"/>
    <w:rsid w:val="006E76EF"/>
    <w:rsid w:val="006F668F"/>
    <w:rsid w:val="0070215E"/>
    <w:rsid w:val="0070265E"/>
    <w:rsid w:val="00703511"/>
    <w:rsid w:val="00706EA1"/>
    <w:rsid w:val="00711355"/>
    <w:rsid w:val="007129C9"/>
    <w:rsid w:val="00713492"/>
    <w:rsid w:val="00713D06"/>
    <w:rsid w:val="007170BB"/>
    <w:rsid w:val="00720AB0"/>
    <w:rsid w:val="0072498D"/>
    <w:rsid w:val="007259C0"/>
    <w:rsid w:val="00726C40"/>
    <w:rsid w:val="00736774"/>
    <w:rsid w:val="00737CA5"/>
    <w:rsid w:val="00742E06"/>
    <w:rsid w:val="00742F46"/>
    <w:rsid w:val="0074515A"/>
    <w:rsid w:val="00745189"/>
    <w:rsid w:val="00745CD6"/>
    <w:rsid w:val="007509A1"/>
    <w:rsid w:val="00755178"/>
    <w:rsid w:val="00756AF3"/>
    <w:rsid w:val="00762949"/>
    <w:rsid w:val="007708BA"/>
    <w:rsid w:val="00770CCF"/>
    <w:rsid w:val="0077772B"/>
    <w:rsid w:val="007840C6"/>
    <w:rsid w:val="00792151"/>
    <w:rsid w:val="00793F5B"/>
    <w:rsid w:val="007A600E"/>
    <w:rsid w:val="007B033A"/>
    <w:rsid w:val="007B3660"/>
    <w:rsid w:val="007C0E76"/>
    <w:rsid w:val="007C6398"/>
    <w:rsid w:val="007C7052"/>
    <w:rsid w:val="007D1DE8"/>
    <w:rsid w:val="007E0B83"/>
    <w:rsid w:val="007E344B"/>
    <w:rsid w:val="007F3C5A"/>
    <w:rsid w:val="007F6832"/>
    <w:rsid w:val="00805047"/>
    <w:rsid w:val="00812A71"/>
    <w:rsid w:val="008144CE"/>
    <w:rsid w:val="008160F7"/>
    <w:rsid w:val="008164D4"/>
    <w:rsid w:val="00816D66"/>
    <w:rsid w:val="008177BC"/>
    <w:rsid w:val="00817A2A"/>
    <w:rsid w:val="00820182"/>
    <w:rsid w:val="00820534"/>
    <w:rsid w:val="0082223D"/>
    <w:rsid w:val="0082311B"/>
    <w:rsid w:val="00846A5A"/>
    <w:rsid w:val="00860AC8"/>
    <w:rsid w:val="00860DA7"/>
    <w:rsid w:val="00861FAB"/>
    <w:rsid w:val="0086244E"/>
    <w:rsid w:val="00862CFC"/>
    <w:rsid w:val="008869C3"/>
    <w:rsid w:val="00890558"/>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42C1"/>
    <w:rsid w:val="008F4F35"/>
    <w:rsid w:val="00900C50"/>
    <w:rsid w:val="00905D38"/>
    <w:rsid w:val="00911915"/>
    <w:rsid w:val="0091299C"/>
    <w:rsid w:val="00913687"/>
    <w:rsid w:val="0091504F"/>
    <w:rsid w:val="00920A5D"/>
    <w:rsid w:val="0092770F"/>
    <w:rsid w:val="00931AB2"/>
    <w:rsid w:val="0093551C"/>
    <w:rsid w:val="00941083"/>
    <w:rsid w:val="00943B25"/>
    <w:rsid w:val="009520DF"/>
    <w:rsid w:val="009541F6"/>
    <w:rsid w:val="00955815"/>
    <w:rsid w:val="009600D0"/>
    <w:rsid w:val="0096072E"/>
    <w:rsid w:val="009737DE"/>
    <w:rsid w:val="00974265"/>
    <w:rsid w:val="0097700D"/>
    <w:rsid w:val="0098268C"/>
    <w:rsid w:val="009846C2"/>
    <w:rsid w:val="009865C3"/>
    <w:rsid w:val="00990DE9"/>
    <w:rsid w:val="00990E53"/>
    <w:rsid w:val="00992D52"/>
    <w:rsid w:val="00993D2A"/>
    <w:rsid w:val="00995405"/>
    <w:rsid w:val="00996BCE"/>
    <w:rsid w:val="009A1BD6"/>
    <w:rsid w:val="009A2D48"/>
    <w:rsid w:val="009A7571"/>
    <w:rsid w:val="009B2849"/>
    <w:rsid w:val="009B404E"/>
    <w:rsid w:val="009C7857"/>
    <w:rsid w:val="009D6341"/>
    <w:rsid w:val="009D6E34"/>
    <w:rsid w:val="009D7748"/>
    <w:rsid w:val="009E0793"/>
    <w:rsid w:val="009E0D11"/>
    <w:rsid w:val="009E688F"/>
    <w:rsid w:val="009F0A88"/>
    <w:rsid w:val="009F434B"/>
    <w:rsid w:val="009F43BA"/>
    <w:rsid w:val="00A055CC"/>
    <w:rsid w:val="00A06B9D"/>
    <w:rsid w:val="00A1170F"/>
    <w:rsid w:val="00A13C7B"/>
    <w:rsid w:val="00A146E1"/>
    <w:rsid w:val="00A1623B"/>
    <w:rsid w:val="00A16CC9"/>
    <w:rsid w:val="00A17792"/>
    <w:rsid w:val="00A222AE"/>
    <w:rsid w:val="00A33B1A"/>
    <w:rsid w:val="00A35BDD"/>
    <w:rsid w:val="00A37E39"/>
    <w:rsid w:val="00A54F4F"/>
    <w:rsid w:val="00A5565E"/>
    <w:rsid w:val="00A6027A"/>
    <w:rsid w:val="00A6175B"/>
    <w:rsid w:val="00A62E79"/>
    <w:rsid w:val="00A64CBE"/>
    <w:rsid w:val="00A71694"/>
    <w:rsid w:val="00A71E1C"/>
    <w:rsid w:val="00A77278"/>
    <w:rsid w:val="00A8027E"/>
    <w:rsid w:val="00A837BA"/>
    <w:rsid w:val="00A866B6"/>
    <w:rsid w:val="00A86AE6"/>
    <w:rsid w:val="00A90022"/>
    <w:rsid w:val="00A912B5"/>
    <w:rsid w:val="00A95785"/>
    <w:rsid w:val="00AA22F0"/>
    <w:rsid w:val="00AA3C63"/>
    <w:rsid w:val="00AA4886"/>
    <w:rsid w:val="00AB0837"/>
    <w:rsid w:val="00AB27CC"/>
    <w:rsid w:val="00AB74BD"/>
    <w:rsid w:val="00AC0936"/>
    <w:rsid w:val="00AC74F7"/>
    <w:rsid w:val="00AD0677"/>
    <w:rsid w:val="00AD0B81"/>
    <w:rsid w:val="00AD74C9"/>
    <w:rsid w:val="00AE38D3"/>
    <w:rsid w:val="00AE4129"/>
    <w:rsid w:val="00AE49DB"/>
    <w:rsid w:val="00AE4D20"/>
    <w:rsid w:val="00AE783B"/>
    <w:rsid w:val="00B0102A"/>
    <w:rsid w:val="00B05BBF"/>
    <w:rsid w:val="00B1000E"/>
    <w:rsid w:val="00B1430E"/>
    <w:rsid w:val="00B31B84"/>
    <w:rsid w:val="00B33AE1"/>
    <w:rsid w:val="00B35AF7"/>
    <w:rsid w:val="00B40FD5"/>
    <w:rsid w:val="00B455CA"/>
    <w:rsid w:val="00B46352"/>
    <w:rsid w:val="00B47638"/>
    <w:rsid w:val="00B47B9B"/>
    <w:rsid w:val="00B52947"/>
    <w:rsid w:val="00B52EE3"/>
    <w:rsid w:val="00B55329"/>
    <w:rsid w:val="00B568A1"/>
    <w:rsid w:val="00B57785"/>
    <w:rsid w:val="00B63DB2"/>
    <w:rsid w:val="00B704C9"/>
    <w:rsid w:val="00B72D9E"/>
    <w:rsid w:val="00B81B10"/>
    <w:rsid w:val="00B8200C"/>
    <w:rsid w:val="00B827E7"/>
    <w:rsid w:val="00B9082F"/>
    <w:rsid w:val="00B95100"/>
    <w:rsid w:val="00B9517A"/>
    <w:rsid w:val="00B95D24"/>
    <w:rsid w:val="00B95E2A"/>
    <w:rsid w:val="00BA03DC"/>
    <w:rsid w:val="00BA3B65"/>
    <w:rsid w:val="00BA79D0"/>
    <w:rsid w:val="00BC2717"/>
    <w:rsid w:val="00BC77CB"/>
    <w:rsid w:val="00BD0AAD"/>
    <w:rsid w:val="00BD4863"/>
    <w:rsid w:val="00BE4B72"/>
    <w:rsid w:val="00BE736A"/>
    <w:rsid w:val="00BF31F9"/>
    <w:rsid w:val="00BF411A"/>
    <w:rsid w:val="00BF7751"/>
    <w:rsid w:val="00C00533"/>
    <w:rsid w:val="00C0071C"/>
    <w:rsid w:val="00C024F0"/>
    <w:rsid w:val="00C02D52"/>
    <w:rsid w:val="00C033A9"/>
    <w:rsid w:val="00C042C7"/>
    <w:rsid w:val="00C14D9E"/>
    <w:rsid w:val="00C1563A"/>
    <w:rsid w:val="00C16721"/>
    <w:rsid w:val="00C167D7"/>
    <w:rsid w:val="00C26521"/>
    <w:rsid w:val="00C268D9"/>
    <w:rsid w:val="00C27232"/>
    <w:rsid w:val="00C3071C"/>
    <w:rsid w:val="00C310FF"/>
    <w:rsid w:val="00C407E1"/>
    <w:rsid w:val="00C4784C"/>
    <w:rsid w:val="00C5014D"/>
    <w:rsid w:val="00C531EF"/>
    <w:rsid w:val="00C56D26"/>
    <w:rsid w:val="00C56F18"/>
    <w:rsid w:val="00C5719D"/>
    <w:rsid w:val="00C61D7D"/>
    <w:rsid w:val="00C65CC0"/>
    <w:rsid w:val="00C7653F"/>
    <w:rsid w:val="00C80493"/>
    <w:rsid w:val="00C826A4"/>
    <w:rsid w:val="00C85260"/>
    <w:rsid w:val="00C9464F"/>
    <w:rsid w:val="00C94FF5"/>
    <w:rsid w:val="00CA1155"/>
    <w:rsid w:val="00CB47AB"/>
    <w:rsid w:val="00CB66EB"/>
    <w:rsid w:val="00CB7DBA"/>
    <w:rsid w:val="00CB7FA8"/>
    <w:rsid w:val="00CC08D0"/>
    <w:rsid w:val="00CC09BC"/>
    <w:rsid w:val="00CC31C7"/>
    <w:rsid w:val="00CD1729"/>
    <w:rsid w:val="00CD5594"/>
    <w:rsid w:val="00CD6C38"/>
    <w:rsid w:val="00CE04AE"/>
    <w:rsid w:val="00CE4D5E"/>
    <w:rsid w:val="00CE77DB"/>
    <w:rsid w:val="00CF5E3B"/>
    <w:rsid w:val="00D01720"/>
    <w:rsid w:val="00D10BD0"/>
    <w:rsid w:val="00D1610D"/>
    <w:rsid w:val="00D267BE"/>
    <w:rsid w:val="00D31DB7"/>
    <w:rsid w:val="00D31E02"/>
    <w:rsid w:val="00D32239"/>
    <w:rsid w:val="00D33F4E"/>
    <w:rsid w:val="00D34135"/>
    <w:rsid w:val="00D41138"/>
    <w:rsid w:val="00D4781F"/>
    <w:rsid w:val="00D53AD0"/>
    <w:rsid w:val="00D55241"/>
    <w:rsid w:val="00D554CC"/>
    <w:rsid w:val="00D604B5"/>
    <w:rsid w:val="00D6455D"/>
    <w:rsid w:val="00D67D95"/>
    <w:rsid w:val="00D71DAE"/>
    <w:rsid w:val="00D72E09"/>
    <w:rsid w:val="00D7481B"/>
    <w:rsid w:val="00D764AC"/>
    <w:rsid w:val="00D7742B"/>
    <w:rsid w:val="00D84946"/>
    <w:rsid w:val="00D86767"/>
    <w:rsid w:val="00D90648"/>
    <w:rsid w:val="00DA7EE8"/>
    <w:rsid w:val="00DB030C"/>
    <w:rsid w:val="00DB168E"/>
    <w:rsid w:val="00DB3ACC"/>
    <w:rsid w:val="00DB4661"/>
    <w:rsid w:val="00DB481F"/>
    <w:rsid w:val="00DB66D9"/>
    <w:rsid w:val="00DC0BFF"/>
    <w:rsid w:val="00DC5E1F"/>
    <w:rsid w:val="00DC7BCE"/>
    <w:rsid w:val="00DD19AF"/>
    <w:rsid w:val="00DD5D80"/>
    <w:rsid w:val="00DE081D"/>
    <w:rsid w:val="00DE151E"/>
    <w:rsid w:val="00DE2311"/>
    <w:rsid w:val="00DF0B23"/>
    <w:rsid w:val="00DF2545"/>
    <w:rsid w:val="00DF7D65"/>
    <w:rsid w:val="00E02808"/>
    <w:rsid w:val="00E045A9"/>
    <w:rsid w:val="00E04FEE"/>
    <w:rsid w:val="00E101FB"/>
    <w:rsid w:val="00E11DE0"/>
    <w:rsid w:val="00E1601F"/>
    <w:rsid w:val="00E1665B"/>
    <w:rsid w:val="00E2084B"/>
    <w:rsid w:val="00E279AB"/>
    <w:rsid w:val="00E368DA"/>
    <w:rsid w:val="00E40904"/>
    <w:rsid w:val="00E423CE"/>
    <w:rsid w:val="00E44AC4"/>
    <w:rsid w:val="00E513E5"/>
    <w:rsid w:val="00E517B7"/>
    <w:rsid w:val="00E52503"/>
    <w:rsid w:val="00E54966"/>
    <w:rsid w:val="00E61180"/>
    <w:rsid w:val="00E6378F"/>
    <w:rsid w:val="00E76FF0"/>
    <w:rsid w:val="00E770AD"/>
    <w:rsid w:val="00E80953"/>
    <w:rsid w:val="00E8168D"/>
    <w:rsid w:val="00E8351C"/>
    <w:rsid w:val="00E8413C"/>
    <w:rsid w:val="00E8548D"/>
    <w:rsid w:val="00E87E63"/>
    <w:rsid w:val="00E96111"/>
    <w:rsid w:val="00E97056"/>
    <w:rsid w:val="00EA4797"/>
    <w:rsid w:val="00EA5BAE"/>
    <w:rsid w:val="00EA7DBE"/>
    <w:rsid w:val="00EB140A"/>
    <w:rsid w:val="00EB52F4"/>
    <w:rsid w:val="00EB5FCD"/>
    <w:rsid w:val="00EB6A71"/>
    <w:rsid w:val="00EB6FD0"/>
    <w:rsid w:val="00EC10FB"/>
    <w:rsid w:val="00EC3E1E"/>
    <w:rsid w:val="00ED1001"/>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48EF"/>
    <w:rsid w:val="00F36A76"/>
    <w:rsid w:val="00F41330"/>
    <w:rsid w:val="00F42DCE"/>
    <w:rsid w:val="00F47781"/>
    <w:rsid w:val="00F64669"/>
    <w:rsid w:val="00F6790C"/>
    <w:rsid w:val="00F73E02"/>
    <w:rsid w:val="00F766B2"/>
    <w:rsid w:val="00F77C40"/>
    <w:rsid w:val="00F77DDF"/>
    <w:rsid w:val="00F80036"/>
    <w:rsid w:val="00F844A2"/>
    <w:rsid w:val="00FA309F"/>
    <w:rsid w:val="00FA5004"/>
    <w:rsid w:val="00FA6551"/>
    <w:rsid w:val="00FB14A5"/>
    <w:rsid w:val="00FB1C00"/>
    <w:rsid w:val="00FC18AC"/>
    <w:rsid w:val="00FD1116"/>
    <w:rsid w:val="00FD3C98"/>
    <w:rsid w:val="00FD3F35"/>
    <w:rsid w:val="00FD4FC4"/>
    <w:rsid w:val="00FE067E"/>
    <w:rsid w:val="00FE4AEA"/>
    <w:rsid w:val="00FF0846"/>
    <w:rsid w:val="00FF40D9"/>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74CA-2A56-42A5-B518-D363489B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1180</Words>
  <Characters>6729</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7894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Hongsuk (LG Electronics)</cp:lastModifiedBy>
  <cp:revision>2</cp:revision>
  <cp:lastPrinted>2003-09-26T02:29:00Z</cp:lastPrinted>
  <dcterms:created xsi:type="dcterms:W3CDTF">2022-08-09T07:41:00Z</dcterms:created>
  <dcterms:modified xsi:type="dcterms:W3CDTF">2022-08-09T07:41:00Z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